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7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67"/>
        <w:gridCol w:w="5400"/>
        <w:gridCol w:w="1938"/>
      </w:tblGrid>
      <w:tr w:rsidR="003F60A0" w:rsidTr="00C5255E">
        <w:trPr>
          <w:trHeight w:hRule="exact" w:val="3005"/>
          <w:jc w:val="center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</w:tcBorders>
          </w:tcPr>
          <w:p w:rsidR="003F60A0" w:rsidRDefault="003F60A0" w:rsidP="007D33A5">
            <w:pPr>
              <w:pStyle w:val="Standard"/>
              <w:snapToGrid w:val="0"/>
            </w:pPr>
          </w:p>
          <w:p w:rsidR="003F60A0" w:rsidRDefault="003F60A0" w:rsidP="007D33A5">
            <w:pPr>
              <w:pStyle w:val="Standard"/>
              <w:rPr>
                <w:rFonts w:ascii="Bookman Old Style" w:hAnsi="Bookman Old Style" w:cs="Bookman Old Style"/>
                <w:b/>
                <w:sz w:val="16"/>
              </w:rPr>
            </w:pPr>
            <w:r>
              <w:rPr>
                <w:noProof/>
                <w:lang w:eastAsia="it-IT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.4pt;width:88.95pt;height:61.05pt;z-index:251658240;mso-wrap-distance-left:9.05pt;mso-wrap-distance-right:9.05pt;mso-position-horizontal:center" filled="t">
                  <v:fill color2="black"/>
                  <v:imagedata r:id="rId7" o:title=""/>
                  <w10:wrap type="square"/>
                </v:shape>
              </w:pict>
            </w:r>
            <w:r>
              <w:rPr>
                <w:rFonts w:eastAsia="Times New Roman" w:cs="Times New Roman"/>
              </w:rPr>
              <w:t xml:space="preserve">  </w:t>
            </w:r>
            <w:r>
              <w:rPr>
                <w:noProof/>
                <w:lang w:eastAsia="it-IT" w:bidi="ar-SA"/>
              </w:rPr>
              <w:pict>
                <v:shape id="_x0000_i1025" type="#_x0000_t75" style="width:77pt;height:39pt" o:bordertopcolor="teal" o:borderleftcolor="teal" o:borderbottomcolor="teal" o:borderrightcolor="teal" filled="t">
                  <v:fill color2="black"/>
                  <v:imagedata r:id="rId8" o:title=""/>
                  <w10:bordertop type="single" width="2"/>
                  <w10:borderleft type="single" width="2"/>
                  <w10:borderbottom type="single" width="2"/>
                  <w10:borderright type="single" width="2"/>
                </v:shape>
              </w:pict>
            </w:r>
          </w:p>
        </w:tc>
        <w:tc>
          <w:tcPr>
            <w:tcW w:w="5400" w:type="dxa"/>
            <w:tcBorders>
              <w:top w:val="single" w:sz="4" w:space="0" w:color="000000"/>
            </w:tcBorders>
          </w:tcPr>
          <w:p w:rsidR="003F60A0" w:rsidRDefault="003F60A0" w:rsidP="007D33A5">
            <w:pPr>
              <w:pStyle w:val="Standard"/>
              <w:snapToGrid w:val="0"/>
              <w:jc w:val="center"/>
              <w:rPr>
                <w:rFonts w:ascii="Bookman Old Style" w:hAnsi="Bookman Old Style" w:cs="Bookman Old Style"/>
                <w:b/>
                <w:sz w:val="16"/>
              </w:rPr>
            </w:pPr>
          </w:p>
          <w:p w:rsidR="003F60A0" w:rsidRDefault="003F60A0" w:rsidP="007D33A5">
            <w:pPr>
              <w:pStyle w:val="Standard"/>
              <w:jc w:val="center"/>
            </w:pPr>
            <w:r>
              <w:pict>
                <v:shape id="_x0000_i1026" type="#_x0000_t75" style="width:213pt;height:143.5pt" filled="t">
                  <v:fill color2="black"/>
                  <v:imagedata r:id="rId9" o:title=""/>
                </v:shape>
              </w:pict>
            </w:r>
            <w:r>
              <w:rPr>
                <w:rFonts w:eastAsia="Times New Roman" w:cs="Times New Roman"/>
              </w:rPr>
              <w:t xml:space="preserve">     </w:t>
            </w:r>
          </w:p>
        </w:tc>
        <w:tc>
          <w:tcPr>
            <w:tcW w:w="1938" w:type="dxa"/>
            <w:tcBorders>
              <w:top w:val="single" w:sz="4" w:space="0" w:color="000000"/>
              <w:right w:val="single" w:sz="4" w:space="0" w:color="000000"/>
            </w:tcBorders>
          </w:tcPr>
          <w:p w:rsidR="003F60A0" w:rsidRDefault="003F60A0" w:rsidP="007D33A5">
            <w:pPr>
              <w:pStyle w:val="Standard"/>
              <w:snapToGrid w:val="0"/>
            </w:pPr>
          </w:p>
          <w:p w:rsidR="003F60A0" w:rsidRDefault="003F60A0" w:rsidP="007D33A5">
            <w:pPr>
              <w:pStyle w:val="Standard"/>
            </w:pPr>
            <w:r>
              <w:object w:dxaOrig="1448" w:dyaOrig="1843">
                <v:shape id="_x0000_i1027" type="#_x0000_t75" style="width:62.5pt;height:1in" o:ole="" filled="t">
                  <v:fill color2="black"/>
                  <v:imagedata r:id="rId10" o:title=""/>
                </v:shape>
                <o:OLEObject Type="Embed" ProgID="Corel" ShapeID="_x0000_i1027" DrawAspect="Content" ObjectID="_1843305114" r:id="rId11"/>
              </w:object>
            </w:r>
          </w:p>
          <w:p w:rsidR="003F60A0" w:rsidRDefault="003F60A0" w:rsidP="007D33A5">
            <w:pPr>
              <w:pStyle w:val="Standard"/>
            </w:pPr>
            <w:r w:rsidRPr="00A0136F">
              <w:rPr>
                <w:rFonts w:ascii="Garamond" w:hAnsi="Garamond" w:cs="Garamond"/>
                <w:b/>
                <w:noProof/>
                <w:color w:val="0000FF"/>
                <w:sz w:val="16"/>
                <w:lang w:eastAsia="it-IT" w:bidi="ar-SA"/>
              </w:rPr>
              <w:pict>
                <v:shape id="_x0000_i1028" type="#_x0000_t75" style="width:1in;height:48pt" filled="t">
                  <v:fill color2="black"/>
                  <v:imagedata r:id="rId12" o:title=""/>
                </v:shape>
              </w:pict>
            </w:r>
          </w:p>
        </w:tc>
      </w:tr>
      <w:tr w:rsidR="003F60A0" w:rsidRPr="00FF11CB" w:rsidTr="00C5255E">
        <w:tblPrEx>
          <w:tblCellMar>
            <w:left w:w="70" w:type="dxa"/>
            <w:right w:w="70" w:type="dxa"/>
          </w:tblCellMar>
        </w:tblPrEx>
        <w:trPr>
          <w:trHeight w:val="685"/>
          <w:jc w:val="center"/>
        </w:trPr>
        <w:tc>
          <w:tcPr>
            <w:tcW w:w="93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0A0" w:rsidRDefault="003F60A0" w:rsidP="007D33A5">
            <w:pPr>
              <w:pStyle w:val="Standard"/>
              <w:snapToGrid w:val="0"/>
              <w:rPr>
                <w:sz w:val="20"/>
                <w:szCs w:val="20"/>
                <w:lang w:eastAsia="it-IT" w:bidi="ar-SA"/>
              </w:rPr>
            </w:pPr>
          </w:p>
          <w:p w:rsidR="003F60A0" w:rsidRDefault="003F60A0" w:rsidP="007D33A5">
            <w:pPr>
              <w:pStyle w:val="Standard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Viale F. Turati 1/R 52011  Bibbiena (Ar) Tel. 0575-</w:t>
            </w:r>
            <w:smartTag w:uri="urn:schemas-microsoft-com:office:smarttags" w:element="metricconverter">
              <w:smartTagPr>
                <w:attr w:name="ProductID" w:val="955716 C"/>
              </w:smartTagPr>
              <w:r>
                <w:rPr>
                  <w:rFonts w:ascii="Calibri" w:hAnsi="Calibri" w:cs="Calibri"/>
                  <w:b/>
                  <w:sz w:val="16"/>
                  <w:szCs w:val="16"/>
                </w:rPr>
                <w:t>955716 C</w:t>
              </w:r>
            </w:smartTag>
            <w:r>
              <w:rPr>
                <w:rFonts w:ascii="Calibri" w:hAnsi="Calibri" w:cs="Calibri"/>
                <w:b/>
                <w:sz w:val="16"/>
              </w:rPr>
              <w:t>.F. 94004080514 cod. mecc.ARIC82800R</w:t>
            </w:r>
          </w:p>
          <w:p w:rsidR="003F60A0" w:rsidRDefault="003F60A0" w:rsidP="007D33A5">
            <w:pPr>
              <w:pStyle w:val="Standard"/>
              <w:jc w:val="center"/>
              <w:rPr>
                <w:rStyle w:val="Hyperlink"/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AMBITO TERRITORIALE AR3 - USR Toscana -  UST Arezzo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- Sito </w:t>
            </w:r>
            <w:r>
              <w:rPr>
                <w:rFonts w:ascii="Calibri" w:hAnsi="Calibri" w:cs="Calibri"/>
                <w:b/>
                <w:sz w:val="16"/>
              </w:rPr>
              <w:t>www.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Style w:val="Hyperlink"/>
                <w:rFonts w:ascii="Calibri" w:hAnsi="Calibri" w:cs="Calibri"/>
                <w:b/>
                <w:sz w:val="16"/>
              </w:rPr>
              <w:t>https://www.icdovizibibbiena.edu.it</w:t>
            </w:r>
          </w:p>
          <w:p w:rsidR="003F60A0" w:rsidRDefault="003F60A0" w:rsidP="007D33A5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indirizzi  email :  </w:t>
            </w:r>
            <w:hyperlink r:id="rId13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-  </w:t>
            </w:r>
            <w:hyperlink r:id="rId14" w:history="1">
              <w:r>
                <w:rPr>
                  <w:rStyle w:val="Hyperlink"/>
                  <w:rFonts w:ascii="Calibri" w:hAnsi="Calibri" w:cs="Calibri"/>
                  <w:b/>
                  <w:sz w:val="16"/>
                </w:rPr>
                <w:t>aric82800r@pec.istruzione.it</w:t>
              </w:r>
            </w:hyperlink>
            <w:r>
              <w:rPr>
                <w:rStyle w:val="Hyperlink"/>
                <w:rFonts w:ascii="Calibri" w:hAnsi="Calibri" w:cs="Calibri"/>
                <w:b/>
                <w:sz w:val="16"/>
              </w:rPr>
              <w:t xml:space="preserve">  </w:t>
            </w:r>
          </w:p>
          <w:p w:rsidR="003F60A0" w:rsidRDefault="003F60A0" w:rsidP="007D33A5">
            <w:pPr>
              <w:pStyle w:val="Standard"/>
              <w:snapToGrid w:val="0"/>
              <w:jc w:val="center"/>
              <w:rPr>
                <w:rFonts w:ascii="Calibri" w:hAnsi="Calibri" w:cs="Calibri"/>
                <w:sz w:val="12"/>
              </w:rPr>
            </w:pPr>
          </w:p>
        </w:tc>
      </w:tr>
    </w:tbl>
    <w:p w:rsidR="003F60A0" w:rsidRDefault="003F60A0" w:rsidP="00DE62DC">
      <w:pPr>
        <w:tabs>
          <w:tab w:val="left" w:pos="425"/>
        </w:tabs>
        <w:spacing w:line="260" w:lineRule="exact"/>
        <w:rPr>
          <w:rFonts w:ascii="Calibri" w:hAnsi="Calibri" w:cs="Calibri"/>
          <w:sz w:val="22"/>
          <w:szCs w:val="22"/>
        </w:rPr>
      </w:pPr>
    </w:p>
    <w:p w:rsidR="003F60A0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3F60A0" w:rsidRPr="00414F38" w:rsidRDefault="003F60A0" w:rsidP="00DE62DC">
      <w:pPr>
        <w:jc w:val="center"/>
        <w:rPr>
          <w:rFonts w:ascii="Calibri" w:hAnsi="Calibri" w:cs="Calibri"/>
          <w:b/>
          <w:sz w:val="28"/>
          <w:szCs w:val="28"/>
        </w:rPr>
      </w:pPr>
      <w:r w:rsidRPr="00414F38">
        <w:rPr>
          <w:rFonts w:ascii="Calibri" w:hAnsi="Calibri" w:cs="Calibri"/>
          <w:b/>
          <w:sz w:val="28"/>
          <w:szCs w:val="28"/>
        </w:rPr>
        <w:t>REVISIONE :</w:t>
      </w:r>
    </w:p>
    <w:p w:rsidR="003F60A0" w:rsidRPr="00414F38" w:rsidRDefault="003F60A0" w:rsidP="00DE62DC">
      <w:pPr>
        <w:jc w:val="center"/>
        <w:rPr>
          <w:rFonts w:ascii="Calibri" w:hAnsi="Calibri" w:cs="Calibri"/>
          <w:b/>
          <w:sz w:val="28"/>
          <w:szCs w:val="28"/>
        </w:rPr>
      </w:pPr>
      <w:r w:rsidRPr="00414F38">
        <w:rPr>
          <w:rFonts w:ascii="Calibri" w:hAnsi="Calibri" w:cs="Calibri"/>
          <w:b/>
          <w:sz w:val="28"/>
          <w:szCs w:val="28"/>
        </w:rPr>
        <w:t xml:space="preserve"> Piano Didattico Personalizzato </w:t>
      </w:r>
    </w:p>
    <w:p w:rsidR="003F60A0" w:rsidRPr="00414F38" w:rsidRDefault="003F60A0" w:rsidP="00DE62DC">
      <w:pPr>
        <w:jc w:val="center"/>
        <w:rPr>
          <w:rFonts w:ascii="Calibri" w:hAnsi="Calibri" w:cs="Calibri"/>
          <w:b/>
          <w:sz w:val="28"/>
          <w:szCs w:val="28"/>
        </w:rPr>
      </w:pPr>
    </w:p>
    <w:p w:rsidR="003F60A0" w:rsidRPr="00414F38" w:rsidRDefault="003F60A0" w:rsidP="00752D79">
      <w:pPr>
        <w:ind w:right="-994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ALUNN...</w:t>
      </w:r>
      <w:r w:rsidRPr="00414F38">
        <w:rPr>
          <w:rFonts w:ascii="Calibri" w:hAnsi="Calibri" w:cs="Calibri"/>
          <w:b/>
          <w:sz w:val="28"/>
          <w:szCs w:val="28"/>
        </w:rPr>
        <w:t xml:space="preserve">: </w:t>
      </w:r>
      <w:r>
        <w:rPr>
          <w:rFonts w:ascii="Calibri" w:hAnsi="Calibri" w:cs="Calibri"/>
          <w:b/>
          <w:sz w:val="28"/>
          <w:szCs w:val="28"/>
        </w:rPr>
        <w:t>__________________________________</w:t>
      </w:r>
    </w:p>
    <w:p w:rsidR="003F60A0" w:rsidRPr="00414F38" w:rsidRDefault="003F60A0" w:rsidP="00752D79">
      <w:pPr>
        <w:ind w:right="-994"/>
        <w:jc w:val="center"/>
        <w:rPr>
          <w:rFonts w:ascii="Calibri" w:hAnsi="Calibri" w:cs="Calibri"/>
          <w:b/>
          <w:sz w:val="28"/>
          <w:szCs w:val="28"/>
        </w:rPr>
      </w:pPr>
    </w:p>
    <w:p w:rsidR="003F60A0" w:rsidRPr="00B4546E" w:rsidRDefault="003F60A0" w:rsidP="00DE62D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A.S. ________</w:t>
      </w:r>
    </w:p>
    <w:p w:rsidR="003F60A0" w:rsidRPr="00B4546E" w:rsidRDefault="003F60A0" w:rsidP="00DE62DC">
      <w:pPr>
        <w:jc w:val="center"/>
        <w:rPr>
          <w:rFonts w:ascii="Arial" w:hAnsi="Arial" w:cs="Arial"/>
          <w:sz w:val="28"/>
          <w:szCs w:val="28"/>
        </w:rPr>
      </w:pPr>
    </w:p>
    <w:p w:rsidR="003F60A0" w:rsidRPr="00414F38" w:rsidRDefault="003F60A0" w:rsidP="00DE62DC">
      <w:pPr>
        <w:spacing w:before="240" w:after="240" w:line="360" w:lineRule="auto"/>
        <w:jc w:val="both"/>
        <w:rPr>
          <w:rFonts w:ascii="Calibri" w:hAnsi="Calibri" w:cs="Calibri"/>
          <w:szCs w:val="24"/>
        </w:rPr>
      </w:pPr>
      <w:r w:rsidRPr="00414F38">
        <w:rPr>
          <w:rFonts w:ascii="Calibri" w:hAnsi="Calibri" w:cs="Calibri"/>
          <w:szCs w:val="24"/>
        </w:rPr>
        <w:t>Nel corso dell’incontro del giorno</w:t>
      </w:r>
      <w:r>
        <w:rPr>
          <w:rFonts w:ascii="Calibri" w:hAnsi="Calibri" w:cs="Calibri"/>
          <w:szCs w:val="24"/>
        </w:rPr>
        <w:t xml:space="preserve"> …………………………</w:t>
      </w:r>
      <w:r w:rsidRPr="00414F38">
        <w:rPr>
          <w:rFonts w:ascii="Calibri" w:hAnsi="Calibri" w:cs="Calibri"/>
          <w:szCs w:val="24"/>
        </w:rPr>
        <w:t>, alla presenza della  F.S  DSA</w:t>
      </w:r>
      <w:r>
        <w:rPr>
          <w:rFonts w:ascii="Calibri" w:hAnsi="Calibri" w:cs="Calibri"/>
          <w:szCs w:val="24"/>
        </w:rPr>
        <w:t>-BES</w:t>
      </w:r>
      <w:r w:rsidRPr="00414F38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………………………….........</w:t>
      </w:r>
      <w:r w:rsidRPr="00414F38">
        <w:rPr>
          <w:rFonts w:ascii="Calibri" w:hAnsi="Calibri" w:cs="Calibri"/>
          <w:szCs w:val="24"/>
        </w:rPr>
        <w:t xml:space="preserve">, le docenti </w:t>
      </w:r>
      <w:r>
        <w:rPr>
          <w:rFonts w:ascii="Calibri" w:hAnsi="Calibri" w:cs="Calibri"/>
          <w:szCs w:val="24"/>
        </w:rPr>
        <w:t xml:space="preserve">del team docente </w:t>
      </w:r>
      <w:r w:rsidRPr="00414F38">
        <w:rPr>
          <w:rFonts w:ascii="Calibri" w:hAnsi="Calibri" w:cs="Calibri"/>
          <w:szCs w:val="24"/>
        </w:rPr>
        <w:t xml:space="preserve">della classe </w:t>
      </w:r>
      <w:r>
        <w:rPr>
          <w:rFonts w:ascii="Calibri" w:hAnsi="Calibri" w:cs="Calibri"/>
          <w:szCs w:val="24"/>
        </w:rPr>
        <w:t xml:space="preserve">…………………. </w:t>
      </w:r>
      <w:r w:rsidRPr="00414F38">
        <w:rPr>
          <w:rFonts w:ascii="Calibri" w:hAnsi="Calibri" w:cs="Calibri"/>
          <w:szCs w:val="24"/>
        </w:rPr>
        <w:t xml:space="preserve">della scuola </w:t>
      </w:r>
      <w:r>
        <w:rPr>
          <w:rFonts w:ascii="Calibri" w:hAnsi="Calibri" w:cs="Calibri"/>
          <w:i/>
          <w:szCs w:val="24"/>
        </w:rPr>
        <w:t>primaria/secondaria di primo grado</w:t>
      </w:r>
      <w:r>
        <w:rPr>
          <w:rFonts w:ascii="Calibri" w:hAnsi="Calibri" w:cs="Calibri"/>
          <w:szCs w:val="24"/>
        </w:rPr>
        <w:t xml:space="preserve">, </w:t>
      </w:r>
      <w:r w:rsidRPr="00414F38">
        <w:rPr>
          <w:rFonts w:ascii="Calibri" w:hAnsi="Calibri" w:cs="Calibri"/>
          <w:szCs w:val="24"/>
        </w:rPr>
        <w:t>prendono visione del documento PDP redatto e concordato</w:t>
      </w:r>
      <w:r>
        <w:rPr>
          <w:rFonts w:ascii="Calibri" w:hAnsi="Calibri" w:cs="Calibri"/>
          <w:szCs w:val="24"/>
        </w:rPr>
        <w:t xml:space="preserve"> in data ………................................……………. </w:t>
      </w:r>
    </w:p>
    <w:p w:rsidR="003F60A0" w:rsidRPr="00414F38" w:rsidRDefault="003F60A0" w:rsidP="00DE62DC">
      <w:pPr>
        <w:spacing w:before="100" w:beforeAutospacing="1"/>
        <w:rPr>
          <w:rFonts w:ascii="Calibri" w:hAnsi="Calibri" w:cs="Calibri"/>
          <w:szCs w:val="24"/>
        </w:rPr>
      </w:pPr>
      <w:r w:rsidRPr="00414F38">
        <w:rPr>
          <w:rFonts w:ascii="Calibri" w:hAnsi="Calibri" w:cs="Calibri"/>
          <w:szCs w:val="24"/>
        </w:rPr>
        <w:t>Alla luce di quanto analizzato :</w:t>
      </w:r>
    </w:p>
    <w:p w:rsidR="003F60A0" w:rsidRPr="00414F38" w:rsidRDefault="003F60A0" w:rsidP="00DE62DC">
      <w:pPr>
        <w:spacing w:before="100" w:beforeAutospacing="1"/>
        <w:rPr>
          <w:rFonts w:ascii="Calibri" w:hAnsi="Calibri" w:cs="Calibri"/>
          <w:szCs w:val="24"/>
        </w:rPr>
      </w:pPr>
      <w:r w:rsidRPr="00414F38">
        <w:rPr>
          <w:rFonts w:ascii="Calibri" w:hAnsi="Calibri" w:cs="Calibri"/>
          <w:szCs w:val="24"/>
        </w:rPr>
        <w:sym w:font="Wingdings" w:char="F06F"/>
      </w:r>
      <w:r w:rsidRPr="00414F38">
        <w:rPr>
          <w:rFonts w:ascii="Calibri" w:hAnsi="Calibri" w:cs="Calibri"/>
          <w:szCs w:val="24"/>
        </w:rPr>
        <w:t xml:space="preserve"> confermano quanto contenuto.</w:t>
      </w:r>
    </w:p>
    <w:p w:rsidR="003F60A0" w:rsidRPr="00686D20" w:rsidRDefault="003F60A0" w:rsidP="00DE62DC">
      <w:pPr>
        <w:spacing w:before="100" w:beforeAutospacing="1"/>
        <w:rPr>
          <w:rFonts w:ascii="Calibri" w:hAnsi="Calibri" w:cs="Calibri"/>
          <w:szCs w:val="24"/>
        </w:rPr>
      </w:pPr>
      <w:r w:rsidRPr="00414F38">
        <w:rPr>
          <w:rFonts w:ascii="Calibri" w:hAnsi="Calibri" w:cs="Calibri"/>
          <w:szCs w:val="24"/>
        </w:rPr>
        <w:sym w:font="Wingdings" w:char="F06F"/>
      </w:r>
      <w:r w:rsidRPr="00414F38">
        <w:rPr>
          <w:rFonts w:ascii="Calibri" w:hAnsi="Calibri" w:cs="Calibri"/>
          <w:szCs w:val="24"/>
        </w:rPr>
        <w:t xml:space="preserve"> ne apportano le seguenti integrazioni:</w:t>
      </w:r>
    </w:p>
    <w:p w:rsidR="003F60A0" w:rsidRPr="00686D20" w:rsidRDefault="003F60A0" w:rsidP="00DB005F">
      <w:pPr>
        <w:jc w:val="both"/>
        <w:rPr>
          <w:rFonts w:ascii="Arial" w:hAnsi="Arial" w:cs="Arial"/>
          <w:szCs w:val="24"/>
        </w:rPr>
      </w:pPr>
    </w:p>
    <w:p w:rsidR="003F60A0" w:rsidRPr="00686D20" w:rsidRDefault="003F60A0" w:rsidP="00DB005F">
      <w:pPr>
        <w:spacing w:line="360" w:lineRule="auto"/>
        <w:rPr>
          <w:rFonts w:ascii="Calibri" w:hAnsi="Calibri" w:cs="Calibri"/>
          <w:szCs w:val="24"/>
        </w:rPr>
      </w:pPr>
      <w:r w:rsidRPr="00686D20">
        <w:rPr>
          <w:rFonts w:ascii="Calibri" w:hAnsi="Calibri" w:cs="Calibri"/>
          <w:szCs w:val="24"/>
        </w:rPr>
        <w:t>Le strategie e le scelte didattiche individuate nel corso della stesura del PDP risult</w:t>
      </w:r>
      <w:r>
        <w:rPr>
          <w:rFonts w:ascii="Calibri" w:hAnsi="Calibri" w:cs="Calibri"/>
          <w:szCs w:val="24"/>
        </w:rPr>
        <w:t>ano sinora adeguate, efficaci e</w:t>
      </w:r>
      <w:r w:rsidRPr="00686D20">
        <w:rPr>
          <w:rFonts w:ascii="Calibri" w:hAnsi="Calibri" w:cs="Calibri"/>
          <w:szCs w:val="24"/>
        </w:rPr>
        <w:t xml:space="preserve"> in linea </w:t>
      </w:r>
      <w:r>
        <w:rPr>
          <w:rFonts w:ascii="Calibri" w:hAnsi="Calibri" w:cs="Calibri"/>
          <w:szCs w:val="24"/>
        </w:rPr>
        <w:t>con le potenzialità dell’alunna</w:t>
      </w:r>
      <w:r w:rsidRPr="00686D20">
        <w:rPr>
          <w:rFonts w:ascii="Calibri" w:hAnsi="Calibri" w:cs="Calibri"/>
          <w:szCs w:val="24"/>
        </w:rPr>
        <w:t xml:space="preserve">. </w:t>
      </w:r>
    </w:p>
    <w:p w:rsidR="003F60A0" w:rsidRPr="00F92F6D" w:rsidRDefault="003F60A0" w:rsidP="00DE62DC">
      <w:pPr>
        <w:rPr>
          <w:rFonts w:ascii="Calibri" w:hAnsi="Calibri" w:cs="Calibri"/>
        </w:rPr>
      </w:pP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  <w:r w:rsidRPr="00F92F6D">
        <w:rPr>
          <w:rFonts w:ascii="Calibri" w:hAnsi="Calibri" w:cs="Calibri"/>
        </w:rPr>
        <w:softHyphen/>
      </w:r>
    </w:p>
    <w:p w:rsidR="003F60A0" w:rsidRPr="00DE62DC" w:rsidRDefault="003F60A0" w:rsidP="00686D20">
      <w:pPr>
        <w:tabs>
          <w:tab w:val="left" w:pos="425"/>
        </w:tabs>
        <w:spacing w:line="260" w:lineRule="exact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CD4A70" w:rsidRDefault="003F60A0" w:rsidP="00686D20">
      <w:pPr>
        <w:pStyle w:val="Normale1"/>
        <w:rPr>
          <w:rFonts w:ascii="Cambria" w:hAnsi="Cambria" w:cs="Cambria"/>
          <w:i/>
        </w:rPr>
      </w:pPr>
    </w:p>
    <w:p w:rsidR="003F60A0" w:rsidRDefault="003F60A0" w:rsidP="00686D20">
      <w:pPr>
        <w:pStyle w:val="Normale1"/>
        <w:rPr>
          <w:rFonts w:ascii="Calibri" w:hAnsi="Calibri" w:cs="Calibri"/>
          <w:i/>
        </w:rPr>
      </w:pPr>
      <w:r>
        <w:rPr>
          <w:rFonts w:ascii="Calibri" w:hAnsi="Calibri" w:cs="Calibri"/>
          <w:b/>
          <w:i/>
        </w:rPr>
        <w:t xml:space="preserve">Firma  della coordinatrice: 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  <w:r w:rsidRPr="00B26D49">
        <w:rPr>
          <w:rFonts w:ascii="Calibri" w:hAnsi="Calibri" w:cs="Calibri"/>
          <w:i/>
        </w:rPr>
        <w:t xml:space="preserve"> ………………………………………………………..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  <w:r w:rsidRPr="00B26D49">
        <w:rPr>
          <w:rFonts w:ascii="Calibri" w:hAnsi="Calibri" w:cs="Calibri"/>
          <w:i/>
        </w:rPr>
        <w:t xml:space="preserve"> 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  <w:sz w:val="28"/>
          <w:szCs w:val="28"/>
        </w:rPr>
      </w:pPr>
    </w:p>
    <w:p w:rsidR="003F60A0" w:rsidRPr="00B26D49" w:rsidRDefault="003F60A0" w:rsidP="00686D20">
      <w:pPr>
        <w:pStyle w:val="Normale1"/>
        <w:rPr>
          <w:rFonts w:ascii="Calibri" w:hAnsi="Calibri" w:cs="Calibri"/>
          <w:b/>
          <w:i/>
        </w:rPr>
      </w:pPr>
      <w:r w:rsidRPr="00B26D49">
        <w:rPr>
          <w:rFonts w:ascii="Calibri" w:hAnsi="Calibri" w:cs="Calibri"/>
          <w:b/>
          <w:i/>
        </w:rPr>
        <w:t>Firma Genitori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  <w:r w:rsidRPr="00B26D49">
        <w:rPr>
          <w:rFonts w:ascii="Calibri" w:hAnsi="Calibri" w:cs="Calibri"/>
          <w:i/>
        </w:rPr>
        <w:t>Madre: Sig.ra</w:t>
      </w:r>
      <w:r>
        <w:rPr>
          <w:rFonts w:ascii="Calibri" w:hAnsi="Calibri" w:cs="Calibri"/>
          <w:i/>
        </w:rPr>
        <w:t xml:space="preserve"> 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  <w:r w:rsidRPr="00B26D49">
        <w:rPr>
          <w:rFonts w:ascii="Calibri" w:hAnsi="Calibri" w:cs="Calibri"/>
          <w:i/>
        </w:rPr>
        <w:t xml:space="preserve">Padre: Sig.r  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2B7AFF" w:rsidRDefault="003F60A0" w:rsidP="00D9679F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0"/>
        </w:rPr>
      </w:pPr>
      <w:r w:rsidRPr="002B7AFF">
        <w:rPr>
          <w:rFonts w:ascii="Calibri" w:hAnsi="Calibri" w:cs="Calibri"/>
          <w:sz w:val="20"/>
        </w:rPr>
        <w:t>F.TO IL DIRIGENTE SCOLASTICO</w:t>
      </w:r>
    </w:p>
    <w:p w:rsidR="003F60A0" w:rsidRPr="002B7AFF" w:rsidRDefault="003F60A0" w:rsidP="00D9679F">
      <w:pPr>
        <w:spacing w:line="260" w:lineRule="exact"/>
        <w:ind w:left="5670"/>
        <w:jc w:val="both"/>
        <w:rPr>
          <w:rFonts w:ascii="Calibri" w:hAnsi="Calibri" w:cs="Calibri"/>
          <w:sz w:val="20"/>
        </w:rPr>
      </w:pPr>
      <w:r w:rsidRPr="002B7AFF">
        <w:rPr>
          <w:rFonts w:ascii="Calibri" w:hAnsi="Calibri" w:cs="Calibri"/>
          <w:sz w:val="20"/>
        </w:rPr>
        <w:t xml:space="preserve">      Dott.ssa </w:t>
      </w:r>
      <w:r>
        <w:rPr>
          <w:rFonts w:ascii="Calibri" w:hAnsi="Calibri" w:cs="Calibri"/>
          <w:sz w:val="20"/>
        </w:rPr>
        <w:t>Alessandra Mucci</w:t>
      </w:r>
      <w:r>
        <w:rPr>
          <w:rFonts w:ascii="Calibri" w:hAnsi="Calibri" w:cs="Calibri"/>
          <w:sz w:val="20"/>
        </w:rPr>
        <w:tab/>
      </w:r>
    </w:p>
    <w:p w:rsidR="003F60A0" w:rsidRPr="002B7AFF" w:rsidRDefault="003F60A0" w:rsidP="00D9679F">
      <w:pPr>
        <w:autoSpaceDE w:val="0"/>
        <w:autoSpaceDN w:val="0"/>
        <w:adjustRightInd w:val="0"/>
        <w:ind w:left="5529"/>
        <w:jc w:val="both"/>
        <w:rPr>
          <w:rFonts w:ascii="Calibri" w:hAnsi="Calibri" w:cs="Calibri"/>
          <w:sz w:val="16"/>
          <w:szCs w:val="16"/>
        </w:rPr>
      </w:pPr>
      <w:r w:rsidRPr="002B7AFF">
        <w:rPr>
          <w:rFonts w:ascii="Calibri" w:hAnsi="Calibri" w:cs="Calibri"/>
          <w:sz w:val="16"/>
          <w:szCs w:val="16"/>
        </w:rPr>
        <w:t>Firma autografa sostituita a mezzo stampa</w:t>
      </w:r>
    </w:p>
    <w:p w:rsidR="003F60A0" w:rsidRPr="002B7AFF" w:rsidRDefault="003F60A0" w:rsidP="00D9679F">
      <w:pPr>
        <w:autoSpaceDE w:val="0"/>
        <w:autoSpaceDN w:val="0"/>
        <w:adjustRightInd w:val="0"/>
        <w:ind w:left="4678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</w:t>
      </w:r>
      <w:r w:rsidRPr="002B7AFF">
        <w:rPr>
          <w:rFonts w:ascii="Calibri" w:hAnsi="Calibri" w:cs="Calibri"/>
          <w:sz w:val="16"/>
          <w:szCs w:val="16"/>
        </w:rPr>
        <w:t>ai sensi dell’art. 3, comma 2 del</w:t>
      </w:r>
      <w:r>
        <w:rPr>
          <w:rFonts w:ascii="Calibri" w:hAnsi="Calibri" w:cs="Calibri"/>
          <w:sz w:val="16"/>
          <w:szCs w:val="16"/>
        </w:rPr>
        <w:t xml:space="preserve"> decreto legislativo n. 39/1993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B26D49" w:rsidRDefault="003F60A0" w:rsidP="00686D20">
      <w:pPr>
        <w:pStyle w:val="Normale1"/>
        <w:rPr>
          <w:rFonts w:ascii="Calibri" w:hAnsi="Calibri" w:cs="Calibri"/>
          <w:b/>
          <w:i/>
        </w:rPr>
      </w:pPr>
      <w:r w:rsidRPr="00B26D49">
        <w:rPr>
          <w:rFonts w:ascii="Calibri" w:hAnsi="Calibri" w:cs="Calibri"/>
          <w:b/>
          <w:i/>
        </w:rPr>
        <w:t xml:space="preserve">F.S </w:t>
      </w:r>
      <w:r>
        <w:rPr>
          <w:rFonts w:ascii="Calibri" w:hAnsi="Calibri" w:cs="Calibri"/>
          <w:b/>
          <w:i/>
        </w:rPr>
        <w:t>DSA-BES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....................................................................</w:t>
      </w:r>
    </w:p>
    <w:p w:rsidR="003F60A0" w:rsidRPr="00B26D49" w:rsidRDefault="003F60A0" w:rsidP="00686D20">
      <w:pPr>
        <w:pStyle w:val="Normale1"/>
        <w:rPr>
          <w:rFonts w:ascii="Calibri" w:hAnsi="Calibri" w:cs="Calibri"/>
          <w:i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3F60A0" w:rsidRPr="00DE62DC" w:rsidRDefault="003F60A0" w:rsidP="00DE62DC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  <w:r w:rsidRPr="00DE62DC">
        <w:rPr>
          <w:rFonts w:ascii="Century Gothic" w:hAnsi="Century Gothic" w:cs="Calibri"/>
          <w:sz w:val="22"/>
          <w:szCs w:val="22"/>
        </w:rPr>
        <w:t xml:space="preserve">  </w:t>
      </w:r>
    </w:p>
    <w:p w:rsidR="003F60A0" w:rsidRPr="00DE62DC" w:rsidRDefault="003F60A0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3F60A0" w:rsidRPr="00DE62DC" w:rsidRDefault="003F60A0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3F60A0" w:rsidRPr="00DE62DC" w:rsidRDefault="003F60A0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p w:rsidR="003F60A0" w:rsidRDefault="003F60A0" w:rsidP="00DA12F4">
      <w:pPr>
        <w:rPr>
          <w:b/>
          <w:color w:val="FF0000"/>
          <w:sz w:val="28"/>
          <w:szCs w:val="28"/>
        </w:rPr>
      </w:pPr>
    </w:p>
    <w:sectPr w:rsidR="003F60A0" w:rsidSect="00DE62DC">
      <w:headerReference w:type="default" r:id="rId15"/>
      <w:headerReference w:type="first" r:id="rId16"/>
      <w:footerReference w:type="first" r:id="rId17"/>
      <w:pgSz w:w="11906" w:h="16838" w:code="9"/>
      <w:pgMar w:top="624" w:right="720" w:bottom="720" w:left="624" w:header="709" w:footer="261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0A0" w:rsidRDefault="003F60A0">
      <w:r>
        <w:separator/>
      </w:r>
    </w:p>
  </w:endnote>
  <w:endnote w:type="continuationSeparator" w:id="0">
    <w:p w:rsidR="003F60A0" w:rsidRDefault="003F6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0" w:rsidRDefault="003F60A0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3F60A0" w:rsidRDefault="003F6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0A0" w:rsidRDefault="003F60A0">
      <w:r>
        <w:separator/>
      </w:r>
    </w:p>
  </w:footnote>
  <w:footnote w:type="continuationSeparator" w:id="0">
    <w:p w:rsidR="003F60A0" w:rsidRDefault="003F6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5" w:type="dxa"/>
      <w:tblInd w:w="-459" w:type="dxa"/>
      <w:tblLayout w:type="fixed"/>
      <w:tblLook w:val="00A0"/>
    </w:tblPr>
    <w:tblGrid>
      <w:gridCol w:w="1560"/>
      <w:gridCol w:w="6662"/>
      <w:gridCol w:w="2693"/>
    </w:tblGrid>
    <w:tr w:rsidR="003F60A0" w:rsidRPr="00A475A7" w:rsidTr="0091764E">
      <w:trPr>
        <w:trHeight w:val="410"/>
      </w:trPr>
      <w:tc>
        <w:tcPr>
          <w:tcW w:w="10915" w:type="dxa"/>
          <w:gridSpan w:val="3"/>
        </w:tcPr>
        <w:p w:rsidR="003F60A0" w:rsidRPr="00A475A7" w:rsidRDefault="003F60A0" w:rsidP="0091764E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3F60A0" w:rsidRPr="002A43AC" w:rsidTr="0091764E">
      <w:trPr>
        <w:trHeight w:val="1333"/>
      </w:trPr>
      <w:tc>
        <w:tcPr>
          <w:tcW w:w="1560" w:type="dxa"/>
        </w:tcPr>
        <w:p w:rsidR="003F60A0" w:rsidRDefault="003F60A0" w:rsidP="0091764E">
          <w:pPr>
            <w:pStyle w:val="Title"/>
          </w:pPr>
        </w:p>
        <w:p w:rsidR="003F60A0" w:rsidRPr="002A43AC" w:rsidRDefault="003F60A0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</w:tcPr>
        <w:p w:rsidR="003F60A0" w:rsidRPr="002A43AC" w:rsidRDefault="003F60A0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2693" w:type="dxa"/>
        </w:tcPr>
        <w:p w:rsidR="003F60A0" w:rsidRPr="002A43AC" w:rsidRDefault="003F60A0" w:rsidP="0091764E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</w:tc>
    </w:tr>
  </w:tbl>
  <w:p w:rsidR="003F60A0" w:rsidRPr="00506E5E" w:rsidRDefault="003F60A0" w:rsidP="00506E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A0" w:rsidRDefault="003F60A0" w:rsidP="00A35EE0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Cs w:val="24"/>
      </w:rPr>
      <w:t>PROTOCOLLO DSAp</w:t>
    </w:r>
  </w:p>
  <w:p w:rsidR="003F60A0" w:rsidRDefault="003F60A0" w:rsidP="00A475A7">
    <w:pPr>
      <w:pStyle w:val="Title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050"/>
    <w:multiLevelType w:val="hybridMultilevel"/>
    <w:tmpl w:val="526662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15CA1"/>
    <w:multiLevelType w:val="hybridMultilevel"/>
    <w:tmpl w:val="B1DCC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673ABE"/>
    <w:multiLevelType w:val="hybridMultilevel"/>
    <w:tmpl w:val="89A297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F7"/>
    <w:rsid w:val="000055BB"/>
    <w:rsid w:val="0000615C"/>
    <w:rsid w:val="00007156"/>
    <w:rsid w:val="00021CDD"/>
    <w:rsid w:val="00023238"/>
    <w:rsid w:val="0003250F"/>
    <w:rsid w:val="00041E68"/>
    <w:rsid w:val="00050283"/>
    <w:rsid w:val="00060ED7"/>
    <w:rsid w:val="00074E13"/>
    <w:rsid w:val="00075078"/>
    <w:rsid w:val="0007647D"/>
    <w:rsid w:val="00080AB6"/>
    <w:rsid w:val="00080EEB"/>
    <w:rsid w:val="00086CDB"/>
    <w:rsid w:val="00086D23"/>
    <w:rsid w:val="00096E69"/>
    <w:rsid w:val="000C034A"/>
    <w:rsid w:val="000D1F8A"/>
    <w:rsid w:val="000F12F5"/>
    <w:rsid w:val="00101695"/>
    <w:rsid w:val="00102287"/>
    <w:rsid w:val="00121B10"/>
    <w:rsid w:val="00124412"/>
    <w:rsid w:val="00140AD6"/>
    <w:rsid w:val="001574DE"/>
    <w:rsid w:val="00164C20"/>
    <w:rsid w:val="00171110"/>
    <w:rsid w:val="00173A6C"/>
    <w:rsid w:val="00182540"/>
    <w:rsid w:val="00186D1B"/>
    <w:rsid w:val="001928BB"/>
    <w:rsid w:val="001A4437"/>
    <w:rsid w:val="001A4B52"/>
    <w:rsid w:val="001B0145"/>
    <w:rsid w:val="001B0B02"/>
    <w:rsid w:val="001B30FE"/>
    <w:rsid w:val="001B4A6F"/>
    <w:rsid w:val="001C3A01"/>
    <w:rsid w:val="001D7904"/>
    <w:rsid w:val="001E5370"/>
    <w:rsid w:val="001E67DF"/>
    <w:rsid w:val="001F390E"/>
    <w:rsid w:val="001F74FE"/>
    <w:rsid w:val="00211FA5"/>
    <w:rsid w:val="002234E7"/>
    <w:rsid w:val="00224575"/>
    <w:rsid w:val="00226C78"/>
    <w:rsid w:val="00231F33"/>
    <w:rsid w:val="0023356F"/>
    <w:rsid w:val="002571DF"/>
    <w:rsid w:val="00261333"/>
    <w:rsid w:val="0026157B"/>
    <w:rsid w:val="00267A50"/>
    <w:rsid w:val="002701E1"/>
    <w:rsid w:val="00271FBC"/>
    <w:rsid w:val="00273167"/>
    <w:rsid w:val="002738F4"/>
    <w:rsid w:val="00287E08"/>
    <w:rsid w:val="002A43AC"/>
    <w:rsid w:val="002B7AFF"/>
    <w:rsid w:val="002D7E1D"/>
    <w:rsid w:val="002E6703"/>
    <w:rsid w:val="002F2E44"/>
    <w:rsid w:val="002F61C6"/>
    <w:rsid w:val="0030338F"/>
    <w:rsid w:val="003056B6"/>
    <w:rsid w:val="003120EF"/>
    <w:rsid w:val="00325BAE"/>
    <w:rsid w:val="00331FDE"/>
    <w:rsid w:val="00340A02"/>
    <w:rsid w:val="003447F2"/>
    <w:rsid w:val="00351699"/>
    <w:rsid w:val="00351E93"/>
    <w:rsid w:val="003808D2"/>
    <w:rsid w:val="00381EDB"/>
    <w:rsid w:val="00382365"/>
    <w:rsid w:val="003845A0"/>
    <w:rsid w:val="003A5800"/>
    <w:rsid w:val="003A7631"/>
    <w:rsid w:val="003B11D5"/>
    <w:rsid w:val="003E5524"/>
    <w:rsid w:val="003F4716"/>
    <w:rsid w:val="003F514B"/>
    <w:rsid w:val="003F60A0"/>
    <w:rsid w:val="00414F38"/>
    <w:rsid w:val="0042750D"/>
    <w:rsid w:val="00432587"/>
    <w:rsid w:val="0043339D"/>
    <w:rsid w:val="00436855"/>
    <w:rsid w:val="004554C3"/>
    <w:rsid w:val="004557D8"/>
    <w:rsid w:val="00456447"/>
    <w:rsid w:val="00457E8B"/>
    <w:rsid w:val="00466220"/>
    <w:rsid w:val="0047668E"/>
    <w:rsid w:val="00491336"/>
    <w:rsid w:val="0049655D"/>
    <w:rsid w:val="004B147C"/>
    <w:rsid w:val="004B4507"/>
    <w:rsid w:val="004D6CE9"/>
    <w:rsid w:val="004E0571"/>
    <w:rsid w:val="004E07C7"/>
    <w:rsid w:val="004F4EA0"/>
    <w:rsid w:val="004F5049"/>
    <w:rsid w:val="005053C0"/>
    <w:rsid w:val="005055A0"/>
    <w:rsid w:val="00506E5E"/>
    <w:rsid w:val="00510C94"/>
    <w:rsid w:val="00536893"/>
    <w:rsid w:val="005467D2"/>
    <w:rsid w:val="00553198"/>
    <w:rsid w:val="00553694"/>
    <w:rsid w:val="005544E9"/>
    <w:rsid w:val="005554C7"/>
    <w:rsid w:val="00567688"/>
    <w:rsid w:val="00571D8A"/>
    <w:rsid w:val="0058782A"/>
    <w:rsid w:val="00591C02"/>
    <w:rsid w:val="005933E3"/>
    <w:rsid w:val="005A6C98"/>
    <w:rsid w:val="005B0565"/>
    <w:rsid w:val="005B3962"/>
    <w:rsid w:val="005B449A"/>
    <w:rsid w:val="005C7DA3"/>
    <w:rsid w:val="005E1E86"/>
    <w:rsid w:val="005E495E"/>
    <w:rsid w:val="005E601D"/>
    <w:rsid w:val="005F4B8A"/>
    <w:rsid w:val="00614075"/>
    <w:rsid w:val="0062064F"/>
    <w:rsid w:val="00627F4B"/>
    <w:rsid w:val="006304A3"/>
    <w:rsid w:val="00632CE8"/>
    <w:rsid w:val="00645A97"/>
    <w:rsid w:val="00647443"/>
    <w:rsid w:val="006644D7"/>
    <w:rsid w:val="00666959"/>
    <w:rsid w:val="00673AD4"/>
    <w:rsid w:val="00682685"/>
    <w:rsid w:val="00683C57"/>
    <w:rsid w:val="0068630D"/>
    <w:rsid w:val="00686D20"/>
    <w:rsid w:val="00694F34"/>
    <w:rsid w:val="00697CED"/>
    <w:rsid w:val="006B257C"/>
    <w:rsid w:val="006B5AD4"/>
    <w:rsid w:val="006D1513"/>
    <w:rsid w:val="006D234E"/>
    <w:rsid w:val="006D4B0F"/>
    <w:rsid w:val="006D515E"/>
    <w:rsid w:val="006F0216"/>
    <w:rsid w:val="00703DBA"/>
    <w:rsid w:val="00705086"/>
    <w:rsid w:val="00712731"/>
    <w:rsid w:val="007178EE"/>
    <w:rsid w:val="00752D79"/>
    <w:rsid w:val="00753009"/>
    <w:rsid w:val="00757772"/>
    <w:rsid w:val="00764679"/>
    <w:rsid w:val="00785817"/>
    <w:rsid w:val="007A48F7"/>
    <w:rsid w:val="007B3B17"/>
    <w:rsid w:val="007B57AE"/>
    <w:rsid w:val="007B7D58"/>
    <w:rsid w:val="007D33A5"/>
    <w:rsid w:val="007E756F"/>
    <w:rsid w:val="00816059"/>
    <w:rsid w:val="008265E6"/>
    <w:rsid w:val="00840040"/>
    <w:rsid w:val="00840D51"/>
    <w:rsid w:val="00845074"/>
    <w:rsid w:val="00857DCB"/>
    <w:rsid w:val="00875A3A"/>
    <w:rsid w:val="00877D7F"/>
    <w:rsid w:val="008846C7"/>
    <w:rsid w:val="008877A9"/>
    <w:rsid w:val="008A37D1"/>
    <w:rsid w:val="008A4C4B"/>
    <w:rsid w:val="008A6713"/>
    <w:rsid w:val="008A692B"/>
    <w:rsid w:val="008D5B9E"/>
    <w:rsid w:val="008D738F"/>
    <w:rsid w:val="008D7CD2"/>
    <w:rsid w:val="008E629A"/>
    <w:rsid w:val="008E6BAE"/>
    <w:rsid w:val="008F2EFB"/>
    <w:rsid w:val="009028FD"/>
    <w:rsid w:val="00911D85"/>
    <w:rsid w:val="0091764E"/>
    <w:rsid w:val="00917B76"/>
    <w:rsid w:val="00950D93"/>
    <w:rsid w:val="009566C2"/>
    <w:rsid w:val="009623C3"/>
    <w:rsid w:val="00962A3B"/>
    <w:rsid w:val="00966E1D"/>
    <w:rsid w:val="00971F27"/>
    <w:rsid w:val="00972F0D"/>
    <w:rsid w:val="00976C8C"/>
    <w:rsid w:val="0098779C"/>
    <w:rsid w:val="009901AC"/>
    <w:rsid w:val="00990304"/>
    <w:rsid w:val="00990E05"/>
    <w:rsid w:val="009A15FD"/>
    <w:rsid w:val="009A278E"/>
    <w:rsid w:val="009A4EFB"/>
    <w:rsid w:val="009B28DD"/>
    <w:rsid w:val="009C23D1"/>
    <w:rsid w:val="009C2AC8"/>
    <w:rsid w:val="009C3550"/>
    <w:rsid w:val="00A00342"/>
    <w:rsid w:val="00A0136F"/>
    <w:rsid w:val="00A05958"/>
    <w:rsid w:val="00A0787E"/>
    <w:rsid w:val="00A11E7F"/>
    <w:rsid w:val="00A22D72"/>
    <w:rsid w:val="00A2569A"/>
    <w:rsid w:val="00A257DB"/>
    <w:rsid w:val="00A31C5F"/>
    <w:rsid w:val="00A32CD8"/>
    <w:rsid w:val="00A35EE0"/>
    <w:rsid w:val="00A37CE9"/>
    <w:rsid w:val="00A40F22"/>
    <w:rsid w:val="00A475A7"/>
    <w:rsid w:val="00A6476C"/>
    <w:rsid w:val="00A71A3B"/>
    <w:rsid w:val="00A71B16"/>
    <w:rsid w:val="00A72566"/>
    <w:rsid w:val="00A7259D"/>
    <w:rsid w:val="00A77E03"/>
    <w:rsid w:val="00A80C3E"/>
    <w:rsid w:val="00A821F9"/>
    <w:rsid w:val="00A8336C"/>
    <w:rsid w:val="00A9176D"/>
    <w:rsid w:val="00AA3119"/>
    <w:rsid w:val="00AA4F25"/>
    <w:rsid w:val="00AB1FF5"/>
    <w:rsid w:val="00AC3132"/>
    <w:rsid w:val="00AD43C5"/>
    <w:rsid w:val="00AE08A0"/>
    <w:rsid w:val="00AE56A3"/>
    <w:rsid w:val="00AF3CED"/>
    <w:rsid w:val="00B00C36"/>
    <w:rsid w:val="00B03A32"/>
    <w:rsid w:val="00B15BE0"/>
    <w:rsid w:val="00B16A60"/>
    <w:rsid w:val="00B16D30"/>
    <w:rsid w:val="00B214BF"/>
    <w:rsid w:val="00B26B6F"/>
    <w:rsid w:val="00B26D49"/>
    <w:rsid w:val="00B26F6E"/>
    <w:rsid w:val="00B27098"/>
    <w:rsid w:val="00B27ECA"/>
    <w:rsid w:val="00B3461E"/>
    <w:rsid w:val="00B45312"/>
    <w:rsid w:val="00B4546E"/>
    <w:rsid w:val="00B46A24"/>
    <w:rsid w:val="00B73418"/>
    <w:rsid w:val="00B76A79"/>
    <w:rsid w:val="00B775C6"/>
    <w:rsid w:val="00B8428D"/>
    <w:rsid w:val="00B8572B"/>
    <w:rsid w:val="00BA670B"/>
    <w:rsid w:val="00BB0B50"/>
    <w:rsid w:val="00BB31D3"/>
    <w:rsid w:val="00BC1312"/>
    <w:rsid w:val="00BC3169"/>
    <w:rsid w:val="00BD4B68"/>
    <w:rsid w:val="00BE650D"/>
    <w:rsid w:val="00BF3892"/>
    <w:rsid w:val="00BF63D7"/>
    <w:rsid w:val="00C11838"/>
    <w:rsid w:val="00C13B20"/>
    <w:rsid w:val="00C5255E"/>
    <w:rsid w:val="00C56FD6"/>
    <w:rsid w:val="00C64854"/>
    <w:rsid w:val="00C66344"/>
    <w:rsid w:val="00C664FC"/>
    <w:rsid w:val="00C81841"/>
    <w:rsid w:val="00C915B9"/>
    <w:rsid w:val="00CA10BE"/>
    <w:rsid w:val="00CA4B03"/>
    <w:rsid w:val="00CA6251"/>
    <w:rsid w:val="00CC12F6"/>
    <w:rsid w:val="00CD1454"/>
    <w:rsid w:val="00CD473B"/>
    <w:rsid w:val="00CD4A70"/>
    <w:rsid w:val="00CE288C"/>
    <w:rsid w:val="00D047BA"/>
    <w:rsid w:val="00D155EB"/>
    <w:rsid w:val="00D16004"/>
    <w:rsid w:val="00D27A85"/>
    <w:rsid w:val="00D33FB8"/>
    <w:rsid w:val="00D558EA"/>
    <w:rsid w:val="00D57311"/>
    <w:rsid w:val="00D57BFF"/>
    <w:rsid w:val="00D74AF7"/>
    <w:rsid w:val="00D84926"/>
    <w:rsid w:val="00D91803"/>
    <w:rsid w:val="00D9679F"/>
    <w:rsid w:val="00DA12F4"/>
    <w:rsid w:val="00DA192F"/>
    <w:rsid w:val="00DA3CFE"/>
    <w:rsid w:val="00DB005F"/>
    <w:rsid w:val="00DB1FA0"/>
    <w:rsid w:val="00DB5F27"/>
    <w:rsid w:val="00DC027F"/>
    <w:rsid w:val="00DC3D42"/>
    <w:rsid w:val="00DD0FF9"/>
    <w:rsid w:val="00DE62DC"/>
    <w:rsid w:val="00DE75A7"/>
    <w:rsid w:val="00E038EC"/>
    <w:rsid w:val="00E13850"/>
    <w:rsid w:val="00E3093F"/>
    <w:rsid w:val="00E31CC9"/>
    <w:rsid w:val="00E35020"/>
    <w:rsid w:val="00E3650E"/>
    <w:rsid w:val="00E40D9B"/>
    <w:rsid w:val="00E52390"/>
    <w:rsid w:val="00E66E09"/>
    <w:rsid w:val="00E74AD7"/>
    <w:rsid w:val="00E869EE"/>
    <w:rsid w:val="00EA0201"/>
    <w:rsid w:val="00EB1F36"/>
    <w:rsid w:val="00EB2FB5"/>
    <w:rsid w:val="00EC29CC"/>
    <w:rsid w:val="00ED1ED5"/>
    <w:rsid w:val="00ED2A1B"/>
    <w:rsid w:val="00ED3B50"/>
    <w:rsid w:val="00ED736C"/>
    <w:rsid w:val="00EF5BCF"/>
    <w:rsid w:val="00F00648"/>
    <w:rsid w:val="00F10A84"/>
    <w:rsid w:val="00F15C2E"/>
    <w:rsid w:val="00F43908"/>
    <w:rsid w:val="00F446B9"/>
    <w:rsid w:val="00F50251"/>
    <w:rsid w:val="00F678EA"/>
    <w:rsid w:val="00F67DDC"/>
    <w:rsid w:val="00F7556F"/>
    <w:rsid w:val="00F8303E"/>
    <w:rsid w:val="00F84F54"/>
    <w:rsid w:val="00F92F6D"/>
    <w:rsid w:val="00F9372D"/>
    <w:rsid w:val="00FB12B2"/>
    <w:rsid w:val="00FB63BA"/>
    <w:rsid w:val="00FC033F"/>
    <w:rsid w:val="00FC7C73"/>
    <w:rsid w:val="00FC7D72"/>
    <w:rsid w:val="00FD50E3"/>
    <w:rsid w:val="00FD61C8"/>
    <w:rsid w:val="00FF11CB"/>
    <w:rsid w:val="00FF3826"/>
    <w:rsid w:val="00FF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E05"/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B28DD"/>
    <w:pPr>
      <w:jc w:val="center"/>
    </w:pPr>
    <w:rPr>
      <w:rFonts w:ascii="Arial" w:hAnsi="Arial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9D660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B28D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56A3"/>
    <w:rPr>
      <w:rFonts w:ascii="Times" w:eastAsia="Times New Roman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0342"/>
    <w:rPr>
      <w:rFonts w:ascii="Times" w:eastAsia="Times New Roman" w:hAnsi="Times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D1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601"/>
    <w:rPr>
      <w:sz w:val="0"/>
      <w:szCs w:val="0"/>
    </w:rPr>
  </w:style>
  <w:style w:type="table" w:styleId="TableGrid">
    <w:name w:val="Table Grid"/>
    <w:basedOn w:val="TableNormal"/>
    <w:uiPriority w:val="99"/>
    <w:rsid w:val="005F4B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ale1">
    <w:name w:val="Normale1"/>
    <w:uiPriority w:val="99"/>
    <w:rsid w:val="00686D20"/>
    <w:rPr>
      <w:rFonts w:ascii="Times" w:hAnsi="Times" w:cs="Times"/>
      <w:sz w:val="24"/>
      <w:szCs w:val="24"/>
    </w:rPr>
  </w:style>
  <w:style w:type="paragraph" w:customStyle="1" w:styleId="Standard">
    <w:name w:val="Standard"/>
    <w:uiPriority w:val="99"/>
    <w:rsid w:val="00C5255E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ric82800r@istruzione.i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ric82800r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ilvia\carta%20intestata\IntestataFt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IntestataFtoDS.dotx</Template>
  <TotalTime>14</TotalTime>
  <Pages>2</Pages>
  <Words>224</Words>
  <Characters>1280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DSAp</dc:title>
  <dc:subject/>
  <dc:creator>Silvia</dc:creator>
  <cp:keywords/>
  <dc:description/>
  <cp:lastModifiedBy>Emanuela</cp:lastModifiedBy>
  <cp:revision>22</cp:revision>
  <cp:lastPrinted>2017-01-12T08:03:00Z</cp:lastPrinted>
  <dcterms:created xsi:type="dcterms:W3CDTF">2025-07-14T18:17:00Z</dcterms:created>
  <dcterms:modified xsi:type="dcterms:W3CDTF">2026-06-18T14:25:00Z</dcterms:modified>
</cp:coreProperties>
</file>